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D1" w:rsidRDefault="00B31FD1" w:rsidP="00887AE4">
      <w:pPr>
        <w:pStyle w:val="Heading1"/>
        <w:rPr>
          <w:b/>
          <w:lang w:val="ru-RU"/>
        </w:rPr>
      </w:pPr>
    </w:p>
    <w:p w:rsidR="00B31FD1" w:rsidRDefault="00B31FD1" w:rsidP="00887AE4">
      <w:pPr>
        <w:framePr w:hSpace="141" w:wrap="around" w:vAnchor="text" w:hAnchor="page" w:x="6016" w:y="1"/>
        <w:rPr>
          <w:noProof/>
        </w:rPr>
      </w:pPr>
      <w:r w:rsidRPr="00917A9B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B31FD1" w:rsidRDefault="00B31FD1" w:rsidP="00887AE4">
      <w:pPr>
        <w:jc w:val="center"/>
        <w:rPr>
          <w:rFonts w:cs="Tahoma"/>
          <w:b/>
          <w:sz w:val="28"/>
          <w:szCs w:val="28"/>
        </w:rPr>
      </w:pPr>
    </w:p>
    <w:p w:rsidR="00B31FD1" w:rsidRDefault="00B31FD1" w:rsidP="00887AE4">
      <w:pPr>
        <w:jc w:val="center"/>
        <w:rPr>
          <w:rFonts w:cs="Tahoma"/>
          <w:b/>
          <w:sz w:val="28"/>
          <w:szCs w:val="28"/>
        </w:rPr>
      </w:pPr>
    </w:p>
    <w:p w:rsidR="00B31FD1" w:rsidRDefault="00B31FD1" w:rsidP="00887AE4">
      <w:pPr>
        <w:jc w:val="center"/>
        <w:rPr>
          <w:rFonts w:cs="Tahoma"/>
          <w:b/>
          <w:sz w:val="28"/>
          <w:szCs w:val="28"/>
        </w:rPr>
      </w:pPr>
    </w:p>
    <w:p w:rsidR="00B31FD1" w:rsidRDefault="00B31FD1" w:rsidP="00887AE4">
      <w:pPr>
        <w:jc w:val="center"/>
        <w:rPr>
          <w:rFonts w:cs="Tahoma"/>
          <w:b/>
          <w:sz w:val="28"/>
          <w:szCs w:val="28"/>
        </w:rPr>
      </w:pPr>
    </w:p>
    <w:p w:rsidR="00B31FD1" w:rsidRDefault="00B31FD1" w:rsidP="00887AE4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B31FD1" w:rsidRDefault="00B31FD1" w:rsidP="00887AE4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B31FD1" w:rsidRDefault="00B31FD1" w:rsidP="00887AE4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B31FD1" w:rsidRDefault="00B31FD1" w:rsidP="00887AE4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B31FD1" w:rsidRDefault="00B31FD1" w:rsidP="00887AE4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B31FD1" w:rsidRPr="0039378D" w:rsidRDefault="00B31FD1" w:rsidP="00887AE4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B31FD1" w:rsidRDefault="00B31FD1" w:rsidP="00887AE4"/>
    <w:p w:rsidR="00B31FD1" w:rsidRPr="0039378D" w:rsidRDefault="00B31FD1" w:rsidP="00887AE4">
      <w:pPr>
        <w:rPr>
          <w:sz w:val="28"/>
          <w:szCs w:val="28"/>
        </w:rPr>
      </w:pPr>
      <w:r>
        <w:rPr>
          <w:sz w:val="28"/>
          <w:szCs w:val="28"/>
          <w:lang w:val="ru-RU"/>
        </w:rPr>
        <w:t>22червня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159</w:t>
      </w:r>
      <w:r w:rsidRPr="0039378D">
        <w:rPr>
          <w:sz w:val="28"/>
          <w:szCs w:val="28"/>
        </w:rPr>
        <w:t xml:space="preserve">-к </w:t>
      </w:r>
    </w:p>
    <w:p w:rsidR="00B31FD1" w:rsidRPr="0039378D" w:rsidRDefault="00B31FD1" w:rsidP="00887AE4">
      <w:pPr>
        <w:rPr>
          <w:b/>
        </w:rPr>
      </w:pPr>
    </w:p>
    <w:p w:rsidR="00B31FD1" w:rsidRDefault="00B31FD1" w:rsidP="00887AE4">
      <w:pPr>
        <w:jc w:val="center"/>
        <w:rPr>
          <w:b/>
          <w:sz w:val="28"/>
        </w:rPr>
      </w:pPr>
    </w:p>
    <w:p w:rsidR="00B31FD1" w:rsidRPr="005B6AF9" w:rsidRDefault="00B31FD1" w:rsidP="00887AE4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 відпустки Наумову А.С.</w:t>
      </w:r>
    </w:p>
    <w:p w:rsidR="00B31FD1" w:rsidRDefault="00B31FD1" w:rsidP="00887AE4">
      <w:pPr>
        <w:jc w:val="center"/>
        <w:rPr>
          <w:sz w:val="28"/>
        </w:rPr>
      </w:pPr>
    </w:p>
    <w:p w:rsidR="00B31FD1" w:rsidRPr="001B36F7" w:rsidRDefault="00B31FD1" w:rsidP="00887AE4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ів7,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6 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заявуНаумова А.С.</w:t>
      </w:r>
      <w:r w:rsidRPr="001B36F7">
        <w:rPr>
          <w:sz w:val="28"/>
          <w:szCs w:val="28"/>
        </w:rPr>
        <w:t>:</w:t>
      </w:r>
    </w:p>
    <w:p w:rsidR="00B31FD1" w:rsidRDefault="00B31FD1" w:rsidP="00887AE4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Наумову Анатолію Сергійовичу,  сторожу міськоїради,  щорічну  основну  відпустку тривалістю  24  календарні </w:t>
      </w:r>
      <w:r w:rsidRPr="004C16F3">
        <w:rPr>
          <w:highlight w:val="black"/>
        </w:rPr>
        <w:t xml:space="preserve">дніз 02 липня  2021 року по  25 липня  2021 року включно,  за період роботи з  01 січня 2021 року </w:t>
      </w:r>
      <w:bookmarkStart w:id="0" w:name="_GoBack"/>
      <w:bookmarkEnd w:id="0"/>
      <w:r w:rsidRPr="004C16F3">
        <w:rPr>
          <w:highlight w:val="black"/>
        </w:rPr>
        <w:t>по 31 грудня 2021 року.</w:t>
      </w:r>
      <w:r>
        <w:t xml:space="preserve"> </w:t>
      </w:r>
    </w:p>
    <w:p w:rsidR="00B31FD1" w:rsidRPr="00C37068" w:rsidRDefault="00B31FD1" w:rsidP="008D2E73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Наумову Анатолію Сергійовичу 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B31FD1" w:rsidRPr="005B6AF9" w:rsidRDefault="00B31FD1" w:rsidP="008D2E73">
      <w:pPr>
        <w:pStyle w:val="BodyText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B31FD1" w:rsidRDefault="00B31FD1" w:rsidP="008D2E73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Малєва О.</w:t>
      </w:r>
    </w:p>
    <w:p w:rsidR="00B31FD1" w:rsidRPr="0039378D" w:rsidRDefault="00B31FD1" w:rsidP="008D2E73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Наумова А.С. від 15 червня 2021 року.</w:t>
      </w:r>
    </w:p>
    <w:p w:rsidR="00B31FD1" w:rsidRPr="0039378D" w:rsidRDefault="00B31FD1" w:rsidP="00887AE4">
      <w:pPr>
        <w:pStyle w:val="Heading2"/>
      </w:pPr>
    </w:p>
    <w:p w:rsidR="00B31FD1" w:rsidRPr="000917CC" w:rsidRDefault="00B31FD1" w:rsidP="00887AE4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B31FD1" w:rsidRDefault="00B31FD1" w:rsidP="00887AE4">
      <w:pPr>
        <w:pStyle w:val="Heading2"/>
      </w:pPr>
    </w:p>
    <w:p w:rsidR="00B31FD1" w:rsidRDefault="00B31FD1" w:rsidP="00887AE4">
      <w:pPr>
        <w:pStyle w:val="Heading2"/>
      </w:pPr>
    </w:p>
    <w:p w:rsidR="00B31FD1" w:rsidRDefault="00B31FD1" w:rsidP="00887AE4">
      <w:pPr>
        <w:pStyle w:val="Heading2"/>
      </w:pPr>
      <w:r>
        <w:t>З розпорядженням ознайомлений</w:t>
      </w:r>
      <w:r>
        <w:tab/>
        <w:t>_____________    С.Наумов</w:t>
      </w:r>
    </w:p>
    <w:p w:rsidR="00B31FD1" w:rsidRPr="002D6B80" w:rsidRDefault="00B31FD1" w:rsidP="00887AE4">
      <w:pPr>
        <w:rPr>
          <w:u w:val="single"/>
        </w:rPr>
      </w:pPr>
    </w:p>
    <w:p w:rsidR="00B31FD1" w:rsidRDefault="00B31FD1" w:rsidP="00887AE4"/>
    <w:p w:rsidR="00B31FD1" w:rsidRDefault="00B31FD1" w:rsidP="00887AE4"/>
    <w:p w:rsidR="00B31FD1" w:rsidRDefault="00B31FD1" w:rsidP="00887AE4"/>
    <w:p w:rsidR="00B31FD1" w:rsidRDefault="00B31FD1" w:rsidP="00887AE4"/>
    <w:p w:rsidR="00B31FD1" w:rsidRDefault="00B31FD1" w:rsidP="00887AE4"/>
    <w:p w:rsidR="00B31FD1" w:rsidRDefault="00B31FD1" w:rsidP="00887AE4"/>
    <w:p w:rsidR="00B31FD1" w:rsidRDefault="00B31FD1" w:rsidP="00887AE4"/>
    <w:p w:rsidR="00B31FD1" w:rsidRDefault="00B31FD1" w:rsidP="00887AE4"/>
    <w:p w:rsidR="00B31FD1" w:rsidRDefault="00B31FD1" w:rsidP="00887AE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1FD1" w:rsidRPr="00E96A52" w:rsidRDefault="00B31FD1" w:rsidP="00887AE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B31FD1" w:rsidRPr="00E96A52" w:rsidRDefault="00B31FD1" w:rsidP="00887AE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22 червня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№159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B31FD1" w:rsidRDefault="00B31FD1" w:rsidP="00887AE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1FD1" w:rsidRPr="000A696E" w:rsidRDefault="00B31FD1" w:rsidP="00887AE4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Наумову А.С.</w:t>
      </w:r>
    </w:p>
    <w:p w:rsidR="00B31FD1" w:rsidRPr="00A84420" w:rsidRDefault="00B31FD1" w:rsidP="00887AE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1FD1" w:rsidRPr="00CF77D5" w:rsidRDefault="00B31FD1" w:rsidP="00887AE4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31FD1" w:rsidRPr="00E05F39" w:rsidRDefault="00B31FD1" w:rsidP="00887AE4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B31FD1" w:rsidRPr="00E05F39" w:rsidRDefault="00B31FD1" w:rsidP="00887AE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B31FD1" w:rsidRPr="00E05F39" w:rsidRDefault="00B31FD1" w:rsidP="00887AE4">
      <w:pPr>
        <w:rPr>
          <w:b/>
          <w:sz w:val="28"/>
          <w:szCs w:val="28"/>
        </w:rPr>
      </w:pPr>
    </w:p>
    <w:p w:rsidR="00B31FD1" w:rsidRDefault="00B31FD1" w:rsidP="00887AE4">
      <w:pPr>
        <w:rPr>
          <w:sz w:val="28"/>
          <w:szCs w:val="28"/>
        </w:rPr>
      </w:pPr>
    </w:p>
    <w:p w:rsidR="00B31FD1" w:rsidRPr="00E05F39" w:rsidRDefault="00B31FD1" w:rsidP="00887AE4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B31FD1" w:rsidRPr="00E05F39" w:rsidRDefault="00B31FD1" w:rsidP="00887AE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B31FD1" w:rsidRPr="00E05F39" w:rsidRDefault="00B31FD1" w:rsidP="00887AE4">
      <w:pPr>
        <w:rPr>
          <w:sz w:val="28"/>
          <w:szCs w:val="28"/>
        </w:rPr>
      </w:pPr>
    </w:p>
    <w:p w:rsidR="00B31FD1" w:rsidRDefault="00B31FD1" w:rsidP="00887AE4">
      <w:pPr>
        <w:rPr>
          <w:sz w:val="28"/>
          <w:szCs w:val="28"/>
        </w:rPr>
      </w:pPr>
    </w:p>
    <w:p w:rsidR="00B31FD1" w:rsidRDefault="00B31FD1" w:rsidP="00887AE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B31FD1" w:rsidRPr="00E05F39" w:rsidRDefault="00B31FD1" w:rsidP="00887AE4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B31FD1" w:rsidRPr="00E05F39" w:rsidRDefault="00B31FD1" w:rsidP="00887AE4">
      <w:pPr>
        <w:rPr>
          <w:sz w:val="28"/>
          <w:szCs w:val="28"/>
        </w:rPr>
      </w:pPr>
    </w:p>
    <w:p w:rsidR="00B31FD1" w:rsidRDefault="00B31FD1" w:rsidP="00887AE4"/>
    <w:p w:rsidR="00B31FD1" w:rsidRDefault="00B31FD1" w:rsidP="00887AE4"/>
    <w:p w:rsidR="00B31FD1" w:rsidRPr="00BD73DB" w:rsidRDefault="00B31FD1" w:rsidP="00887AE4">
      <w:pPr>
        <w:rPr>
          <w:lang w:val="ru-RU"/>
        </w:rPr>
      </w:pPr>
    </w:p>
    <w:p w:rsidR="00B31FD1" w:rsidRDefault="00B31FD1" w:rsidP="00887AE4"/>
    <w:p w:rsidR="00B31FD1" w:rsidRDefault="00B31FD1" w:rsidP="00887AE4"/>
    <w:p w:rsidR="00B31FD1" w:rsidRPr="006D7188" w:rsidRDefault="00B31FD1" w:rsidP="00887AE4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B31FD1" w:rsidRDefault="00B31FD1"/>
    <w:sectPr w:rsidR="00B31FD1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7AE4"/>
    <w:rsid w:val="0007412D"/>
    <w:rsid w:val="000917CC"/>
    <w:rsid w:val="000A696E"/>
    <w:rsid w:val="00132C00"/>
    <w:rsid w:val="001B36F7"/>
    <w:rsid w:val="002D6B80"/>
    <w:rsid w:val="003010A8"/>
    <w:rsid w:val="00357583"/>
    <w:rsid w:val="0039378D"/>
    <w:rsid w:val="003C6A33"/>
    <w:rsid w:val="004C16F3"/>
    <w:rsid w:val="005B6AF9"/>
    <w:rsid w:val="005E4AE2"/>
    <w:rsid w:val="006D7188"/>
    <w:rsid w:val="007735AB"/>
    <w:rsid w:val="00850BD4"/>
    <w:rsid w:val="00887AE4"/>
    <w:rsid w:val="008D2E73"/>
    <w:rsid w:val="00917A9B"/>
    <w:rsid w:val="009618B2"/>
    <w:rsid w:val="00A10DC5"/>
    <w:rsid w:val="00A84420"/>
    <w:rsid w:val="00B31FD1"/>
    <w:rsid w:val="00BD73DB"/>
    <w:rsid w:val="00C37068"/>
    <w:rsid w:val="00CF77D5"/>
    <w:rsid w:val="00D05F3B"/>
    <w:rsid w:val="00E05F39"/>
    <w:rsid w:val="00E96A52"/>
    <w:rsid w:val="00F2240F"/>
    <w:rsid w:val="00F76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AE4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7AE4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7AE4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7AE4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87AE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887AE4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87AE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87A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87AE4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887AE4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887AE4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87A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7AE4"/>
    <w:rPr>
      <w:rFonts w:ascii="Tahoma" w:hAnsi="Tahoma" w:cs="Tahoma"/>
      <w:sz w:val="16"/>
      <w:szCs w:val="16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8D2E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D2E73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275</Words>
  <Characters>1570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2021-06-22T07:22:00Z</cp:lastPrinted>
  <dcterms:created xsi:type="dcterms:W3CDTF">2021-06-16T12:07:00Z</dcterms:created>
  <dcterms:modified xsi:type="dcterms:W3CDTF">2022-01-11T12:02:00Z</dcterms:modified>
</cp:coreProperties>
</file>